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7ABA0D" w14:textId="510E9E66" w:rsidR="00EB59CF" w:rsidRPr="00B9100B" w:rsidRDefault="00EB59CF" w:rsidP="00EB59CF">
      <w:pPr>
        <w:tabs>
          <w:tab w:val="left" w:pos="993"/>
          <w:tab w:val="left" w:pos="1134"/>
        </w:tabs>
        <w:rPr>
          <w:rFonts w:cs="Arial"/>
        </w:rPr>
      </w:pPr>
      <w:r w:rsidRPr="00B9100B">
        <w:rPr>
          <w:rFonts w:cs="Arial"/>
        </w:rPr>
        <w:tab/>
      </w:r>
    </w:p>
    <w:p w14:paraId="7A4047C8" w14:textId="372B1EF0" w:rsidR="00EB59CF" w:rsidRDefault="00EB59CF" w:rsidP="00EB59CF">
      <w:pPr>
        <w:tabs>
          <w:tab w:val="left" w:pos="993"/>
          <w:tab w:val="left" w:pos="1134"/>
        </w:tabs>
        <w:rPr>
          <w:rFonts w:cs="Arial"/>
        </w:rPr>
      </w:pPr>
      <w:r w:rsidRPr="00B9100B">
        <w:rPr>
          <w:rFonts w:cs="Arial"/>
        </w:rPr>
        <w:t xml:space="preserve">Številka: </w:t>
      </w:r>
      <w:r w:rsidR="004A2390">
        <w:rPr>
          <w:rFonts w:cs="Arial"/>
        </w:rPr>
        <w:t>4301-0005/2022-2</w:t>
      </w:r>
      <w:bookmarkStart w:id="0" w:name="_GoBack"/>
      <w:bookmarkEnd w:id="0"/>
    </w:p>
    <w:p w14:paraId="0AA192BD" w14:textId="2A1F2265" w:rsidR="00460EEC" w:rsidRPr="00F64ACE" w:rsidRDefault="00460EEC" w:rsidP="00EB59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F64ACE">
        <w:rPr>
          <w:rFonts w:cs="Arial"/>
        </w:rPr>
        <w:t xml:space="preserve"> BR</w:t>
      </w:r>
      <w:r>
        <w:rPr>
          <w:rFonts w:cs="Arial"/>
        </w:rPr>
        <w:t>:</w:t>
      </w:r>
      <w:r w:rsidR="00BA14A4">
        <w:rPr>
          <w:rFonts w:cs="Arial"/>
        </w:rPr>
        <w:t xml:space="preserve"> 2022-098</w:t>
      </w:r>
    </w:p>
    <w:p w14:paraId="42015D53" w14:textId="3679091A" w:rsidR="008318D9" w:rsidRDefault="008318D9" w:rsidP="00A42189">
      <w:pPr>
        <w:jc w:val="both"/>
        <w:rPr>
          <w:rFonts w:cs="Arial"/>
        </w:rPr>
      </w:pPr>
    </w:p>
    <w:p w14:paraId="49661683" w14:textId="58E10736" w:rsidR="00431C6C" w:rsidRPr="00B9100B" w:rsidRDefault="001E7C32" w:rsidP="00431C6C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612332F4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7C543CFE" w14:textId="29AD8883" w:rsidR="00F756E0" w:rsidRDefault="00F756E0" w:rsidP="00EA0345">
      <w:pPr>
        <w:jc w:val="both"/>
        <w:rPr>
          <w:rFonts w:cs="Arial"/>
        </w:rPr>
      </w:pPr>
    </w:p>
    <w:p w14:paraId="1A4EC13B" w14:textId="77777777" w:rsidR="00F756E0" w:rsidRDefault="00F756E0" w:rsidP="00EA0345">
      <w:pPr>
        <w:jc w:val="both"/>
        <w:rPr>
          <w:rFonts w:cs="Arial"/>
        </w:rPr>
      </w:pPr>
    </w:p>
    <w:p w14:paraId="3892FEB7" w14:textId="7F988C63" w:rsidR="00EA0345" w:rsidRDefault="00EA0345" w:rsidP="00EA0345">
      <w:pPr>
        <w:jc w:val="both"/>
        <w:rPr>
          <w:rFonts w:cs="Arial"/>
        </w:rPr>
      </w:pPr>
      <w:r>
        <w:rPr>
          <w:rFonts w:cs="Arial"/>
        </w:rPr>
        <w:t>Naročnik reference: _________________________________________________________</w:t>
      </w:r>
    </w:p>
    <w:p w14:paraId="3652E38F" w14:textId="77777777" w:rsidR="001E7C32" w:rsidRDefault="001E7C32" w:rsidP="001E7C32">
      <w:pPr>
        <w:jc w:val="both"/>
        <w:rPr>
          <w:rFonts w:cs="Arial"/>
        </w:rPr>
      </w:pPr>
    </w:p>
    <w:p w14:paraId="24F0C42F" w14:textId="726E9C28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Naslov naročnika </w:t>
      </w:r>
      <w:r w:rsidR="006C2AD7">
        <w:rPr>
          <w:rFonts w:cs="Arial"/>
        </w:rPr>
        <w:t>reference</w:t>
      </w:r>
      <w:r>
        <w:rPr>
          <w:rFonts w:cs="Arial"/>
        </w:rPr>
        <w:t>: ____________</w:t>
      </w:r>
      <w:r w:rsidR="00062F74">
        <w:rPr>
          <w:rFonts w:cs="Arial"/>
        </w:rPr>
        <w:t>_____________________________</w:t>
      </w:r>
      <w:r w:rsidR="006C2AD7">
        <w:rPr>
          <w:rFonts w:cs="Arial"/>
        </w:rPr>
        <w:t>__________</w:t>
      </w:r>
    </w:p>
    <w:p w14:paraId="43A313BE" w14:textId="77777777" w:rsidR="001E7C32" w:rsidRDefault="001E7C32" w:rsidP="001E7C32">
      <w:pPr>
        <w:jc w:val="both"/>
        <w:rPr>
          <w:rFonts w:cs="Arial"/>
        </w:rPr>
      </w:pPr>
    </w:p>
    <w:p w14:paraId="6239439A" w14:textId="41707F82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Odgovorna oseba naročnika </w:t>
      </w:r>
      <w:r w:rsidR="006C2AD7">
        <w:rPr>
          <w:rFonts w:cs="Arial"/>
        </w:rPr>
        <w:t>reference</w:t>
      </w:r>
      <w:r>
        <w:rPr>
          <w:rFonts w:cs="Arial"/>
        </w:rPr>
        <w:t>: ___</w:t>
      </w:r>
      <w:r w:rsidR="00062F74">
        <w:rPr>
          <w:rFonts w:cs="Arial"/>
        </w:rPr>
        <w:t>______________________________</w:t>
      </w:r>
      <w:r w:rsidR="006C2AD7">
        <w:rPr>
          <w:rFonts w:cs="Arial"/>
        </w:rPr>
        <w:t>_________</w:t>
      </w:r>
    </w:p>
    <w:p w14:paraId="49E35425" w14:textId="77777777" w:rsidR="001E7C32" w:rsidRDefault="001E7C32" w:rsidP="001E7C32">
      <w:pPr>
        <w:jc w:val="both"/>
        <w:rPr>
          <w:rFonts w:cs="Arial"/>
        </w:rPr>
      </w:pPr>
    </w:p>
    <w:p w14:paraId="311FEA2E" w14:textId="0FFC679B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Kontaktni podatki odgovorne osebe naročnika </w:t>
      </w:r>
      <w:r w:rsidR="006C2AD7">
        <w:rPr>
          <w:rFonts w:cs="Arial"/>
        </w:rPr>
        <w:t>reference</w:t>
      </w:r>
      <w:r w:rsidR="00062F74">
        <w:rPr>
          <w:rFonts w:cs="Arial"/>
        </w:rPr>
        <w:t>: ___________________</w:t>
      </w:r>
      <w:r w:rsidR="006C2AD7">
        <w:rPr>
          <w:rFonts w:cs="Arial"/>
        </w:rPr>
        <w:t>_________</w:t>
      </w:r>
    </w:p>
    <w:p w14:paraId="7525DD69" w14:textId="076B2EF1" w:rsidR="001E7C32" w:rsidRPr="00F64ACE" w:rsidRDefault="001E7C32" w:rsidP="001E7C32">
      <w:pPr>
        <w:jc w:val="both"/>
        <w:rPr>
          <w:rFonts w:cs="Arial"/>
          <w:color w:val="BFBFBF" w:themeColor="background1" w:themeShade="BF"/>
          <w:sz w:val="18"/>
          <w:szCs w:val="18"/>
        </w:rPr>
      </w:pPr>
    </w:p>
    <w:p w14:paraId="1721D519" w14:textId="74B033B1" w:rsidR="001E7C32" w:rsidRDefault="006C2AD7" w:rsidP="001E7C32">
      <w:pPr>
        <w:jc w:val="both"/>
        <w:rPr>
          <w:rFonts w:cs="Arial"/>
        </w:rPr>
      </w:pPr>
      <w:r>
        <w:rPr>
          <w:rFonts w:cs="Arial"/>
        </w:rPr>
        <w:t>Predmet pogodbe oz. naročilnice</w:t>
      </w:r>
      <w:r w:rsidR="001E7C32">
        <w:rPr>
          <w:rFonts w:cs="Arial"/>
        </w:rPr>
        <w:t>: _____________________________</w:t>
      </w:r>
      <w:r>
        <w:rPr>
          <w:rFonts w:cs="Arial"/>
        </w:rPr>
        <w:t>_________________</w:t>
      </w:r>
    </w:p>
    <w:p w14:paraId="4D5B91FC" w14:textId="551543A6" w:rsidR="001E7C32" w:rsidRDefault="001E7C32" w:rsidP="001E7C32">
      <w:pPr>
        <w:jc w:val="both"/>
        <w:rPr>
          <w:rFonts w:cs="Arial"/>
        </w:rPr>
      </w:pPr>
    </w:p>
    <w:p w14:paraId="2BD10CE0" w14:textId="0391FC85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naročilnice:____________________________________________________</w:t>
      </w:r>
    </w:p>
    <w:p w14:paraId="07F8CC71" w14:textId="77777777" w:rsidR="001E7C32" w:rsidRDefault="001E7C32" w:rsidP="001E7C32">
      <w:pPr>
        <w:jc w:val="both"/>
        <w:rPr>
          <w:rFonts w:cs="Arial"/>
        </w:rPr>
      </w:pPr>
    </w:p>
    <w:p w14:paraId="6EC7D2E8" w14:textId="55F0BAE5" w:rsidR="001E7C32" w:rsidRPr="006C2AD7" w:rsidRDefault="007A662B" w:rsidP="001E7C32">
      <w:pPr>
        <w:jc w:val="both"/>
        <w:rPr>
          <w:rFonts w:cs="Arial"/>
        </w:rPr>
      </w:pPr>
      <w:r>
        <w:rPr>
          <w:rFonts w:cs="Arial"/>
        </w:rPr>
        <w:t>Količina</w:t>
      </w:r>
      <w:r w:rsidR="006C2AD7" w:rsidRPr="006C2AD7">
        <w:rPr>
          <w:rFonts w:cs="Arial"/>
        </w:rPr>
        <w:t xml:space="preserve"> električne energije</w:t>
      </w:r>
      <w:r w:rsidR="00E80CCF">
        <w:rPr>
          <w:rFonts w:cs="Arial"/>
        </w:rPr>
        <w:t xml:space="preserve"> </w:t>
      </w:r>
      <w:r>
        <w:rPr>
          <w:rFonts w:cs="Arial"/>
        </w:rPr>
        <w:t>v kWh</w:t>
      </w:r>
      <w:r w:rsidR="001E7C32" w:rsidRPr="006C2AD7">
        <w:rPr>
          <w:rFonts w:cs="Arial"/>
        </w:rPr>
        <w:t>: ______</w:t>
      </w:r>
      <w:r w:rsidR="00062F74" w:rsidRPr="006C2AD7">
        <w:rPr>
          <w:rFonts w:cs="Arial"/>
        </w:rPr>
        <w:t>_______</w:t>
      </w:r>
      <w:r w:rsidR="00E80CCF">
        <w:rPr>
          <w:rFonts w:cs="Arial"/>
        </w:rPr>
        <w:t>_____</w:t>
      </w:r>
      <w:r>
        <w:rPr>
          <w:rFonts w:cs="Arial"/>
        </w:rPr>
        <w:t>____________________________</w:t>
      </w:r>
      <w:r w:rsidR="001E7C32" w:rsidRPr="006C2AD7">
        <w:rPr>
          <w:rFonts w:cs="Arial"/>
        </w:rPr>
        <w:t xml:space="preserve"> </w:t>
      </w:r>
    </w:p>
    <w:p w14:paraId="1BE60214" w14:textId="4467BD0B" w:rsidR="005B4793" w:rsidRDefault="005B4793" w:rsidP="001E7C32">
      <w:pPr>
        <w:jc w:val="both"/>
        <w:rPr>
          <w:rFonts w:cs="Arial"/>
        </w:rPr>
      </w:pPr>
    </w:p>
    <w:p w14:paraId="5ACC1C2C" w14:textId="02746E28" w:rsidR="005B4793" w:rsidRDefault="006C2AD7" w:rsidP="001E7C32">
      <w:pPr>
        <w:jc w:val="both"/>
        <w:rPr>
          <w:rFonts w:cs="Arial"/>
        </w:rPr>
      </w:pPr>
      <w:r>
        <w:rPr>
          <w:rFonts w:cs="Arial"/>
        </w:rPr>
        <w:t xml:space="preserve">Datum trajanja od – do </w:t>
      </w:r>
      <w:r w:rsidRPr="006C2AD7">
        <w:rPr>
          <w:rFonts w:cs="Arial"/>
          <w:i/>
          <w:color w:val="BFBFBF" w:themeColor="background1" w:themeShade="BF"/>
          <w:sz w:val="18"/>
          <w:szCs w:val="18"/>
        </w:rPr>
        <w:t>(navede se dan, mesec in leto)</w:t>
      </w:r>
      <w:r w:rsidR="005B4793">
        <w:rPr>
          <w:rFonts w:cs="Arial"/>
        </w:rPr>
        <w:t>:_______________</w:t>
      </w:r>
      <w:r>
        <w:rPr>
          <w:rFonts w:cs="Arial"/>
        </w:rPr>
        <w:t>____________________</w:t>
      </w:r>
    </w:p>
    <w:p w14:paraId="02F2EF8B" w14:textId="77777777" w:rsidR="001E7C32" w:rsidRDefault="001E7C32" w:rsidP="001E7C32">
      <w:pPr>
        <w:jc w:val="both"/>
        <w:rPr>
          <w:rFonts w:cs="Arial"/>
        </w:rPr>
      </w:pPr>
    </w:p>
    <w:p w14:paraId="6B4D6321" w14:textId="26B2B767" w:rsidR="001E7C32" w:rsidRDefault="001E7C32" w:rsidP="001E7C32">
      <w:pPr>
        <w:jc w:val="both"/>
        <w:rPr>
          <w:rFonts w:cs="Arial"/>
        </w:rPr>
      </w:pPr>
      <w:r w:rsidRPr="03A24E77">
        <w:rPr>
          <w:rFonts w:cs="Arial"/>
        </w:rPr>
        <w:t xml:space="preserve">Kot naročnik </w:t>
      </w:r>
      <w:r w:rsidR="006C2AD7">
        <w:rPr>
          <w:rFonts w:cs="Arial"/>
        </w:rPr>
        <w:t>navedene reference</w:t>
      </w:r>
      <w:r w:rsidRPr="03A24E77">
        <w:rPr>
          <w:rFonts w:cs="Arial"/>
        </w:rPr>
        <w:t xml:space="preserve">, ki ga sodelujoče podjetje pri oddaji ponudbe navaja kot referenco, potrjujemo, da je </w:t>
      </w:r>
      <w:r w:rsidR="006C2AD7">
        <w:rPr>
          <w:rFonts w:cs="Arial"/>
        </w:rPr>
        <w:t>ponudnik</w:t>
      </w:r>
      <w:r w:rsidRPr="03A24E77">
        <w:rPr>
          <w:rFonts w:cs="Arial"/>
        </w:rPr>
        <w:t xml:space="preserve"> uspešno (</w:t>
      </w:r>
      <w:r w:rsidR="005B4793" w:rsidRPr="03A24E77">
        <w:rPr>
          <w:rFonts w:cs="Arial"/>
        </w:rPr>
        <w:t>kvalitetno, strokovno</w:t>
      </w:r>
      <w:r w:rsidR="005E3C7A" w:rsidRPr="03A24E77">
        <w:rPr>
          <w:rFonts w:cs="Arial"/>
        </w:rPr>
        <w:t>, v roku</w:t>
      </w:r>
      <w:r w:rsidR="005B4793" w:rsidRPr="03A24E77">
        <w:rPr>
          <w:rFonts w:cs="Arial"/>
        </w:rPr>
        <w:t xml:space="preserve"> in v skladu s pogodbo, naročilnico, ipd.) </w:t>
      </w:r>
      <w:r w:rsidR="004249BE">
        <w:rPr>
          <w:rFonts w:cs="Arial"/>
        </w:rPr>
        <w:t xml:space="preserve">izvedel </w:t>
      </w:r>
      <w:r w:rsidR="006C2AD7">
        <w:rPr>
          <w:rFonts w:cs="Arial"/>
        </w:rPr>
        <w:t xml:space="preserve">dobavo </w:t>
      </w:r>
      <w:r w:rsidR="00F756E0">
        <w:rPr>
          <w:rFonts w:cs="Arial"/>
        </w:rPr>
        <w:t>električne energije</w:t>
      </w:r>
      <w:r w:rsidR="00F64ACE">
        <w:rPr>
          <w:rFonts w:cs="Arial"/>
        </w:rPr>
        <w:t>.</w:t>
      </w:r>
      <w:r w:rsidR="006C2AD7">
        <w:rPr>
          <w:rFonts w:cs="Arial"/>
        </w:rPr>
        <w:t xml:space="preserve"> Izjavljamo in potrjujemo, da so podatki</w:t>
      </w:r>
      <w:r w:rsidR="00F756E0">
        <w:rPr>
          <w:rFonts w:cs="Arial"/>
        </w:rPr>
        <w:t>,</w:t>
      </w:r>
      <w:r w:rsidR="006C2AD7">
        <w:rPr>
          <w:rFonts w:cs="Arial"/>
        </w:rPr>
        <w:t xml:space="preserve"> navedeni na referenčni izjavi</w:t>
      </w:r>
      <w:r w:rsidR="00F756E0">
        <w:rPr>
          <w:rFonts w:cs="Arial"/>
        </w:rPr>
        <w:t>,</w:t>
      </w:r>
      <w:r w:rsidR="006C2AD7">
        <w:rPr>
          <w:rFonts w:cs="Arial"/>
        </w:rPr>
        <w:t xml:space="preserve"> točni. </w:t>
      </w:r>
    </w:p>
    <w:p w14:paraId="14615082" w14:textId="68903424" w:rsidR="001E7C32" w:rsidRDefault="001E7C32" w:rsidP="001E7C32">
      <w:pPr>
        <w:rPr>
          <w:rFonts w:cs="Arial"/>
        </w:rPr>
      </w:pPr>
    </w:p>
    <w:p w14:paraId="745A3542" w14:textId="77777777" w:rsidR="001E7C32" w:rsidRDefault="001E7C32" w:rsidP="001E7C32">
      <w:pPr>
        <w:rPr>
          <w:rFonts w:cs="Arial"/>
        </w:rPr>
      </w:pPr>
    </w:p>
    <w:tbl>
      <w:tblPr>
        <w:tblStyle w:val="Tabelamre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1393"/>
        <w:gridCol w:w="6029"/>
      </w:tblGrid>
      <w:tr w:rsidR="001E7C32" w14:paraId="4AE2D45D" w14:textId="77777777" w:rsidTr="00F327CA">
        <w:tc>
          <w:tcPr>
            <w:tcW w:w="1630" w:type="dxa"/>
          </w:tcPr>
          <w:p w14:paraId="43BA215C" w14:textId="77777777" w:rsidR="001E7C32" w:rsidRDefault="001E7C32" w:rsidP="00F327CA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1417" w:type="dxa"/>
          </w:tcPr>
          <w:p w14:paraId="569E8DFA" w14:textId="77777777" w:rsidR="001E7C32" w:rsidRDefault="001E7C32" w:rsidP="00F327C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163" w:type="dxa"/>
          </w:tcPr>
          <w:p w14:paraId="1BB99B92" w14:textId="2B5D77AE" w:rsidR="001E7C32" w:rsidRDefault="001E7C32" w:rsidP="00F327CA">
            <w:pPr>
              <w:rPr>
                <w:rFonts w:cs="Arial"/>
              </w:rPr>
            </w:pPr>
            <w:r>
              <w:rPr>
                <w:rFonts w:cs="Arial"/>
              </w:rPr>
              <w:t xml:space="preserve">Odgovorna oseba </w:t>
            </w:r>
            <w:r w:rsidR="00062F74">
              <w:rPr>
                <w:rFonts w:cs="Arial"/>
              </w:rPr>
              <w:t>referenčnega naročnika</w:t>
            </w:r>
            <w:r>
              <w:rPr>
                <w:rFonts w:cs="Arial"/>
              </w:rPr>
              <w:t>:</w:t>
            </w:r>
          </w:p>
          <w:p w14:paraId="3A91EB28" w14:textId="77777777" w:rsidR="001E7C32" w:rsidRDefault="001E7C32" w:rsidP="00F327CA">
            <w:pPr>
              <w:rPr>
                <w:rFonts w:cs="Arial"/>
              </w:rPr>
            </w:pPr>
          </w:p>
          <w:p w14:paraId="0AF74370" w14:textId="77777777" w:rsidR="001E7C32" w:rsidRDefault="001E7C32" w:rsidP="00F327CA">
            <w:pPr>
              <w:rPr>
                <w:rFonts w:cs="Arial"/>
              </w:rPr>
            </w:pPr>
          </w:p>
        </w:tc>
      </w:tr>
      <w:tr w:rsidR="001E7C32" w14:paraId="5AC8EFC3" w14:textId="77777777" w:rsidTr="00F327CA">
        <w:tc>
          <w:tcPr>
            <w:tcW w:w="1630" w:type="dxa"/>
          </w:tcPr>
          <w:p w14:paraId="7AF9C1DB" w14:textId="77777777" w:rsidR="001E7C32" w:rsidRDefault="001E7C32" w:rsidP="00F327CA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5A8EF91A" w14:textId="77777777" w:rsidR="001E7C32" w:rsidRDefault="001E7C32" w:rsidP="00F327CA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39F72EBE" w14:textId="77777777" w:rsidR="001E7C32" w:rsidRDefault="001E7C32" w:rsidP="00F327CA">
            <w:pPr>
              <w:rPr>
                <w:rFonts w:cs="Arial"/>
              </w:rPr>
            </w:pPr>
          </w:p>
        </w:tc>
      </w:tr>
      <w:tr w:rsidR="001E7C32" w14:paraId="1C3DD8E2" w14:textId="77777777" w:rsidTr="00F327CA">
        <w:tc>
          <w:tcPr>
            <w:tcW w:w="1630" w:type="dxa"/>
          </w:tcPr>
          <w:p w14:paraId="04511BFE" w14:textId="77777777" w:rsidR="001E7C32" w:rsidRDefault="001E7C32" w:rsidP="00F327CA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36ABA183" w14:textId="0E5D58E7" w:rsidR="001E7C32" w:rsidRDefault="001E7C32" w:rsidP="00F327CA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7026D171" w14:textId="77777777" w:rsidR="001E7C32" w:rsidRDefault="001E7C32" w:rsidP="00F327CA">
            <w:pPr>
              <w:rPr>
                <w:rFonts w:cs="Arial"/>
              </w:rPr>
            </w:pPr>
          </w:p>
        </w:tc>
      </w:tr>
    </w:tbl>
    <w:p w14:paraId="3E6828B1" w14:textId="77777777" w:rsidR="005B4793" w:rsidRDefault="005B4793" w:rsidP="001E7C32">
      <w:pPr>
        <w:jc w:val="both"/>
        <w:rPr>
          <w:rFonts w:cs="Arial"/>
          <w:i/>
        </w:rPr>
      </w:pPr>
    </w:p>
    <w:p w14:paraId="34952D80" w14:textId="77777777" w:rsidR="005B4793" w:rsidRDefault="005B4793" w:rsidP="001E7C32">
      <w:pPr>
        <w:jc w:val="both"/>
        <w:rPr>
          <w:rFonts w:cs="Arial"/>
          <w:i/>
        </w:rPr>
      </w:pPr>
    </w:p>
    <w:p w14:paraId="26D25F3D" w14:textId="77777777" w:rsidR="005B4793" w:rsidRDefault="005B4793" w:rsidP="001E7C32">
      <w:pPr>
        <w:jc w:val="both"/>
        <w:rPr>
          <w:rFonts w:cs="Arial"/>
          <w:i/>
        </w:rPr>
      </w:pPr>
    </w:p>
    <w:p w14:paraId="07F0B030" w14:textId="77777777" w:rsidR="005B4793" w:rsidRDefault="005B4793" w:rsidP="001E7C32">
      <w:pPr>
        <w:jc w:val="both"/>
        <w:rPr>
          <w:rFonts w:cs="Arial"/>
          <w:i/>
        </w:rPr>
      </w:pPr>
    </w:p>
    <w:p w14:paraId="2979B6F5" w14:textId="77777777" w:rsidR="005B4793" w:rsidRDefault="005B4793" w:rsidP="001E7C32">
      <w:pPr>
        <w:jc w:val="both"/>
        <w:rPr>
          <w:rFonts w:cs="Arial"/>
          <w:i/>
        </w:rPr>
      </w:pPr>
    </w:p>
    <w:p w14:paraId="012E48C1" w14:textId="77777777" w:rsidR="00062F74" w:rsidRDefault="00062F74" w:rsidP="001E7C32">
      <w:pPr>
        <w:jc w:val="both"/>
        <w:rPr>
          <w:rFonts w:cs="Arial"/>
          <w:i/>
        </w:rPr>
      </w:pPr>
    </w:p>
    <w:p w14:paraId="4400079D" w14:textId="77777777" w:rsidR="006C2AD7" w:rsidRDefault="006C2AD7" w:rsidP="001E7C32">
      <w:pPr>
        <w:jc w:val="both"/>
        <w:rPr>
          <w:rFonts w:cs="Arial"/>
          <w:i/>
        </w:rPr>
      </w:pPr>
    </w:p>
    <w:p w14:paraId="33276827" w14:textId="77777777" w:rsidR="006C2AD7" w:rsidRDefault="006C2AD7" w:rsidP="001E7C32">
      <w:pPr>
        <w:jc w:val="both"/>
        <w:rPr>
          <w:rFonts w:cs="Arial"/>
          <w:i/>
        </w:rPr>
      </w:pPr>
    </w:p>
    <w:p w14:paraId="0BB62142" w14:textId="5CCCAD76" w:rsidR="001E7C32" w:rsidRPr="005B4793" w:rsidRDefault="001E7C32" w:rsidP="001E7C32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s tem potrditi odgovorna oseba </w:t>
      </w:r>
      <w:r w:rsidR="00062F74">
        <w:rPr>
          <w:rFonts w:cs="Arial"/>
          <w:i/>
        </w:rPr>
        <w:t>referenčnega naročnika</w:t>
      </w:r>
      <w:r w:rsidRPr="005B4793">
        <w:rPr>
          <w:rFonts w:cs="Arial"/>
          <w:i/>
        </w:rPr>
        <w:t xml:space="preserve"> (tisti, ki je </w:t>
      </w:r>
      <w:r w:rsidR="00996737">
        <w:rPr>
          <w:rFonts w:cs="Arial"/>
          <w:i/>
        </w:rPr>
        <w:t>dela</w:t>
      </w:r>
      <w:r w:rsidR="005B4793" w:rsidRPr="005B4793">
        <w:rPr>
          <w:rFonts w:cs="Arial"/>
          <w:i/>
        </w:rPr>
        <w:t xml:space="preserve"> naročil in plačal – končni uporabnik</w:t>
      </w:r>
      <w:r w:rsidRPr="005B4793">
        <w:rPr>
          <w:rFonts w:cs="Arial"/>
          <w:i/>
        </w:rPr>
        <w:t>).</w:t>
      </w:r>
    </w:p>
    <w:p w14:paraId="48363A62" w14:textId="77777777" w:rsidR="00E80CCF" w:rsidRDefault="00E80CCF" w:rsidP="005B4793">
      <w:pPr>
        <w:pStyle w:val="Telobesedila"/>
        <w:tabs>
          <w:tab w:val="num" w:pos="1080"/>
        </w:tabs>
        <w:rPr>
          <w:rFonts w:cs="Arial"/>
          <w:i/>
        </w:rPr>
      </w:pPr>
    </w:p>
    <w:p w14:paraId="2C770E24" w14:textId="49F146CE" w:rsidR="00EF5515" w:rsidRPr="005B4793" w:rsidRDefault="001E7C32" w:rsidP="005B4793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 sestavni del in priloga ponudbe.</w:t>
      </w:r>
    </w:p>
    <w:sectPr w:rsidR="00EF5515" w:rsidRPr="005B4793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7D17EDA" w16cex:dateUtc="2021-11-15T14:12:01.443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400BC2" w14:textId="77777777" w:rsidR="005E22F1" w:rsidRDefault="005E22F1">
      <w:r>
        <w:separator/>
      </w:r>
    </w:p>
  </w:endnote>
  <w:endnote w:type="continuationSeparator" w:id="0">
    <w:p w14:paraId="7B877957" w14:textId="77777777" w:rsidR="005E22F1" w:rsidRDefault="005E2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61EB2" w14:textId="6C51193D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F756E0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F756E0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7B4ED9F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1FD70835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A239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A239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69C40A" w14:textId="77777777" w:rsidR="005E22F1" w:rsidRDefault="005E22F1">
      <w:r>
        <w:separator/>
      </w:r>
    </w:p>
  </w:footnote>
  <w:footnote w:type="continuationSeparator" w:id="0">
    <w:p w14:paraId="1802D265" w14:textId="77777777" w:rsidR="005E22F1" w:rsidRDefault="005E22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5955898E" w:rsidR="00C0552D" w:rsidRPr="009F4AF4" w:rsidRDefault="004B1233" w:rsidP="00E746DF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E746DF"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E19D881" w:rsidR="00C0552D" w:rsidRPr="009F4AF4" w:rsidRDefault="00144B8D" w:rsidP="001E7C32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</w:t>
          </w:r>
          <w:r w:rsidR="001E7C32">
            <w:rPr>
              <w:rFonts w:cs="Arial"/>
              <w:sz w:val="16"/>
              <w:szCs w:val="16"/>
            </w:rPr>
            <w:t>10a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5E9C"/>
    <w:rsid w:val="00046CE2"/>
    <w:rsid w:val="0005065F"/>
    <w:rsid w:val="000576FB"/>
    <w:rsid w:val="00062F74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E7C32"/>
    <w:rsid w:val="001F4C72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55F28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249BE"/>
    <w:rsid w:val="00431C6C"/>
    <w:rsid w:val="0043532D"/>
    <w:rsid w:val="00445049"/>
    <w:rsid w:val="004527D6"/>
    <w:rsid w:val="00455EB9"/>
    <w:rsid w:val="00460EEC"/>
    <w:rsid w:val="004720C5"/>
    <w:rsid w:val="0047643E"/>
    <w:rsid w:val="004801D0"/>
    <w:rsid w:val="00481723"/>
    <w:rsid w:val="004A0508"/>
    <w:rsid w:val="004A2390"/>
    <w:rsid w:val="004B065E"/>
    <w:rsid w:val="004B1233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B4793"/>
    <w:rsid w:val="005C3AB3"/>
    <w:rsid w:val="005C4C41"/>
    <w:rsid w:val="005C71B5"/>
    <w:rsid w:val="005C7E8F"/>
    <w:rsid w:val="005D7E01"/>
    <w:rsid w:val="005E22F1"/>
    <w:rsid w:val="005E3C7A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F9D"/>
    <w:rsid w:val="00662D8F"/>
    <w:rsid w:val="0066332D"/>
    <w:rsid w:val="00670A28"/>
    <w:rsid w:val="00670D1D"/>
    <w:rsid w:val="006776D7"/>
    <w:rsid w:val="006C2A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A662B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11A1"/>
    <w:rsid w:val="00895F3B"/>
    <w:rsid w:val="00897057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9673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14A4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34B32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C5016"/>
    <w:rsid w:val="00DE435E"/>
    <w:rsid w:val="00DF116B"/>
    <w:rsid w:val="00DF3D50"/>
    <w:rsid w:val="00DF7F01"/>
    <w:rsid w:val="00E029F3"/>
    <w:rsid w:val="00E02C2C"/>
    <w:rsid w:val="00E0340C"/>
    <w:rsid w:val="00E3300C"/>
    <w:rsid w:val="00E43C3D"/>
    <w:rsid w:val="00E550C0"/>
    <w:rsid w:val="00E61921"/>
    <w:rsid w:val="00E676C3"/>
    <w:rsid w:val="00E746DF"/>
    <w:rsid w:val="00E749F2"/>
    <w:rsid w:val="00E80CCF"/>
    <w:rsid w:val="00E90D1D"/>
    <w:rsid w:val="00E932C8"/>
    <w:rsid w:val="00E95B73"/>
    <w:rsid w:val="00E95D92"/>
    <w:rsid w:val="00E9600A"/>
    <w:rsid w:val="00EA0345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4ACE"/>
    <w:rsid w:val="00F65355"/>
    <w:rsid w:val="00F70BB8"/>
    <w:rsid w:val="00F71C13"/>
    <w:rsid w:val="00F756E0"/>
    <w:rsid w:val="00F758D0"/>
    <w:rsid w:val="00F8418B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3A2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Relationship Id="R48477bad62684c56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13" ma:contentTypeDescription="Ustvari nov dokument." ma:contentTypeScope="" ma:versionID="e12f1d1fb7bdba87543717c1adf59504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65fd3e5201a906a6b173aad3b8ecbb1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6C6C62E-E628-4183-B18B-F532746904AB}">
  <ds:schemaRefs>
    <ds:schemaRef ds:uri="64b5e79a-161e-4f4f-95e3-8c5cd0f50b65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6a4cc071-bd85-44c5-acc7-68a9b922d49c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A22C4CB-A836-40A2-B87E-EBE76BE69C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56CF7E-2653-42ED-9CFA-8E597896AC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24F225-EB84-4808-A803-66841068A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77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6</cp:revision>
  <cp:lastPrinted>2016-06-20T06:30:00Z</cp:lastPrinted>
  <dcterms:created xsi:type="dcterms:W3CDTF">2021-05-24T06:18:00Z</dcterms:created>
  <dcterms:modified xsi:type="dcterms:W3CDTF">2022-02-22T07:23:00Z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</Properties>
</file>